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EB7AF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WHYTE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2AD97A8F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Brentwood, Essex. Hosteler.</w:t>
      </w:r>
    </w:p>
    <w:p w14:paraId="743F8C73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FC0313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0ECDF1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Wylton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Aunsell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39FF4874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Barnston(q.v.),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Ingatestone(q.v.), John Laurence of </w:t>
      </w:r>
    </w:p>
    <w:p w14:paraId="118B62EF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Writtle(q.v.) and John Sampson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Thaxsted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B5F27AB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C81917A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B6E4AB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6F249A" w14:textId="77777777" w:rsidR="004D7FDF" w:rsidRDefault="004D7FDF" w:rsidP="004D7F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2022</w:t>
      </w:r>
    </w:p>
    <w:p w14:paraId="013C80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89FA" w14:textId="77777777" w:rsidR="004D7FDF" w:rsidRDefault="004D7FDF" w:rsidP="009139A6">
      <w:r>
        <w:separator/>
      </w:r>
    </w:p>
  </w:endnote>
  <w:endnote w:type="continuationSeparator" w:id="0">
    <w:p w14:paraId="482EEB80" w14:textId="77777777" w:rsidR="004D7FDF" w:rsidRDefault="004D7F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0D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F9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5F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99CE3" w14:textId="77777777" w:rsidR="004D7FDF" w:rsidRDefault="004D7FDF" w:rsidP="009139A6">
      <w:r>
        <w:separator/>
      </w:r>
    </w:p>
  </w:footnote>
  <w:footnote w:type="continuationSeparator" w:id="0">
    <w:p w14:paraId="01F3703C" w14:textId="77777777" w:rsidR="004D7FDF" w:rsidRDefault="004D7F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A3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CC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170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DF"/>
    <w:rsid w:val="000666E0"/>
    <w:rsid w:val="002510B7"/>
    <w:rsid w:val="004D7FD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FF41"/>
  <w15:chartTrackingRefBased/>
  <w15:docId w15:val="{534A310C-47FF-41D7-B436-89A05B92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7F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2022-07-21T18:14:00Z</dcterms:created>
  <dcterms:modified xsi:type="dcterms:W3CDTF">2022-07-21T18:15:00Z</dcterms:modified>
</cp:coreProperties>
</file>